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3571C5" w14:textId="77777777" w:rsidR="00DA2DEA" w:rsidRDefault="00DA2DEA" w:rsidP="00DA2D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LEDES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fl.1425)</w:t>
      </w:r>
    </w:p>
    <w:p w14:paraId="145A6E82" w14:textId="77777777" w:rsidR="00DA2DEA" w:rsidRDefault="00DA2DEA" w:rsidP="00DA2D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Sledmere</w:t>
      </w:r>
      <w:proofErr w:type="spellEnd"/>
      <w:r>
        <w:rPr>
          <w:rFonts w:cs="Times New Roman"/>
          <w:szCs w:val="24"/>
        </w:rPr>
        <w:t>, East Riding of Yorkshire.</w:t>
      </w:r>
    </w:p>
    <w:p w14:paraId="6C4E1FD4" w14:textId="77777777" w:rsidR="00DA2DEA" w:rsidRDefault="00DA2DEA" w:rsidP="00DA2DEA">
      <w:pPr>
        <w:pStyle w:val="NoSpacing"/>
        <w:rPr>
          <w:rFonts w:cs="Times New Roman"/>
          <w:szCs w:val="24"/>
        </w:rPr>
      </w:pPr>
    </w:p>
    <w:p w14:paraId="0C280779" w14:textId="77777777" w:rsidR="00DA2DEA" w:rsidRDefault="00DA2DEA" w:rsidP="00DA2DEA">
      <w:pPr>
        <w:pStyle w:val="NoSpacing"/>
        <w:rPr>
          <w:rFonts w:cs="Times New Roman"/>
          <w:szCs w:val="24"/>
        </w:rPr>
      </w:pPr>
    </w:p>
    <w:p w14:paraId="76B35F61" w14:textId="77777777" w:rsidR="00DA2DEA" w:rsidRDefault="00DA2DEA" w:rsidP="00DA2D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1425</w:t>
      </w:r>
      <w:r>
        <w:rPr>
          <w:rFonts w:cs="Times New Roman"/>
          <w:szCs w:val="24"/>
        </w:rPr>
        <w:tab/>
        <w:t>He made a plaint of debt against Thomas Sprott of Ripon, merchant(q.v.).</w:t>
      </w:r>
    </w:p>
    <w:p w14:paraId="5A5F15CE" w14:textId="77777777" w:rsidR="00DA2DEA" w:rsidRDefault="00DA2DEA" w:rsidP="00DA2D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D78EF">
          <w:rPr>
            <w:rStyle w:val="Hyperlink"/>
            <w:rFonts w:cs="Times New Roman"/>
            <w:szCs w:val="24"/>
          </w:rPr>
          <w:t>https://waalt.uh.edu/index.php/CP40/656</w:t>
        </w:r>
      </w:hyperlink>
      <w:r>
        <w:rPr>
          <w:rFonts w:cs="Times New Roman"/>
          <w:szCs w:val="24"/>
        </w:rPr>
        <w:t xml:space="preserve"> )</w:t>
      </w:r>
    </w:p>
    <w:p w14:paraId="0CD46C8F" w14:textId="77777777" w:rsidR="00DA2DEA" w:rsidRDefault="00DA2DEA" w:rsidP="00DA2DEA">
      <w:pPr>
        <w:pStyle w:val="NoSpacing"/>
        <w:rPr>
          <w:rFonts w:cs="Times New Roman"/>
          <w:szCs w:val="24"/>
        </w:rPr>
      </w:pPr>
    </w:p>
    <w:p w14:paraId="4C5572EE" w14:textId="77777777" w:rsidR="00DA2DEA" w:rsidRDefault="00DA2DEA" w:rsidP="00DA2DEA">
      <w:pPr>
        <w:pStyle w:val="NoSpacing"/>
        <w:rPr>
          <w:rFonts w:cs="Times New Roman"/>
          <w:szCs w:val="24"/>
        </w:rPr>
      </w:pPr>
    </w:p>
    <w:p w14:paraId="0526EB28" w14:textId="77777777" w:rsidR="00DA2DEA" w:rsidRDefault="00DA2DEA" w:rsidP="00DA2D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May 2024</w:t>
      </w:r>
    </w:p>
    <w:p w14:paraId="7B2CD43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EE7060" w14:textId="77777777" w:rsidR="00DA2DEA" w:rsidRDefault="00DA2DEA" w:rsidP="009139A6">
      <w:r>
        <w:separator/>
      </w:r>
    </w:p>
  </w:endnote>
  <w:endnote w:type="continuationSeparator" w:id="0">
    <w:p w14:paraId="711D42AF" w14:textId="77777777" w:rsidR="00DA2DEA" w:rsidRDefault="00DA2D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4E2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9127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1E98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9F85E6" w14:textId="77777777" w:rsidR="00DA2DEA" w:rsidRDefault="00DA2DEA" w:rsidP="009139A6">
      <w:r>
        <w:separator/>
      </w:r>
    </w:p>
  </w:footnote>
  <w:footnote w:type="continuationSeparator" w:id="0">
    <w:p w14:paraId="4192B59B" w14:textId="77777777" w:rsidR="00DA2DEA" w:rsidRDefault="00DA2D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631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195B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EA2A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DEA"/>
    <w:rsid w:val="000666E0"/>
    <w:rsid w:val="002510B7"/>
    <w:rsid w:val="00270799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A2DE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249B9"/>
  <w15:chartTrackingRefBased/>
  <w15:docId w15:val="{29CFD0BF-D403-42C0-8612-FD65816D0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A2D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2024-05-28T14:51:00Z</dcterms:created>
  <dcterms:modified xsi:type="dcterms:W3CDTF">2024-05-28T14:51:00Z</dcterms:modified>
</cp:coreProperties>
</file>